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A044E2" w14:textId="77777777" w:rsidR="000C7565" w:rsidRDefault="000C7565" w:rsidP="000C75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MASSYNGHAM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14:paraId="7F7F6C29" w14:textId="77777777" w:rsidR="000C7565" w:rsidRDefault="000C7565" w:rsidP="000C75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Norwich. Grocer.</w:t>
      </w:r>
    </w:p>
    <w:p w14:paraId="56656DD5" w14:textId="77777777" w:rsidR="000C7565" w:rsidRDefault="000C7565" w:rsidP="000C7565">
      <w:pPr>
        <w:rPr>
          <w:rFonts w:ascii="Times New Roman" w:hAnsi="Times New Roman" w:cs="Times New Roman"/>
        </w:rPr>
      </w:pPr>
    </w:p>
    <w:p w14:paraId="0C3377D9" w14:textId="77777777" w:rsidR="000C7565" w:rsidRDefault="000C7565" w:rsidP="000C7565">
      <w:pPr>
        <w:rPr>
          <w:rFonts w:ascii="Times New Roman" w:hAnsi="Times New Roman" w:cs="Times New Roman"/>
        </w:rPr>
      </w:pPr>
    </w:p>
    <w:p w14:paraId="2D896FCA" w14:textId="77777777" w:rsidR="000C7565" w:rsidRDefault="000C7565" w:rsidP="000C75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Simon </w:t>
      </w:r>
      <w:proofErr w:type="spellStart"/>
      <w:r>
        <w:rPr>
          <w:rFonts w:ascii="Times New Roman" w:hAnsi="Times New Roman" w:cs="Times New Roman"/>
        </w:rPr>
        <w:t>Bryt</w:t>
      </w:r>
      <w:proofErr w:type="spellEnd"/>
      <w:r>
        <w:rPr>
          <w:rFonts w:ascii="Times New Roman" w:hAnsi="Times New Roman" w:cs="Times New Roman"/>
        </w:rPr>
        <w:t xml:space="preserve"> of Norwich, fuller(q.v.), brought a plaint of debt against him</w:t>
      </w:r>
    </w:p>
    <w:p w14:paraId="0C925574" w14:textId="77777777" w:rsidR="000C7565" w:rsidRDefault="000C7565" w:rsidP="000C75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John Smyth of Norwich, mercer(q.v.).</w:t>
      </w:r>
    </w:p>
    <w:p w14:paraId="64E4F80A" w14:textId="77777777" w:rsidR="000C7565" w:rsidRDefault="000C7565" w:rsidP="000C75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14:paraId="3F0C7A9D" w14:textId="77777777" w:rsidR="000C7565" w:rsidRDefault="000C7565" w:rsidP="000C7565">
      <w:pPr>
        <w:rPr>
          <w:rFonts w:ascii="Times New Roman" w:hAnsi="Times New Roman" w:cs="Times New Roman"/>
        </w:rPr>
      </w:pPr>
    </w:p>
    <w:p w14:paraId="5CC8B0DA" w14:textId="77777777" w:rsidR="000C7565" w:rsidRDefault="000C7565" w:rsidP="000C7565">
      <w:pPr>
        <w:rPr>
          <w:rFonts w:ascii="Times New Roman" w:hAnsi="Times New Roman" w:cs="Times New Roman"/>
        </w:rPr>
      </w:pPr>
    </w:p>
    <w:p w14:paraId="1A35708B" w14:textId="77777777" w:rsidR="000C7565" w:rsidRDefault="000C7565" w:rsidP="000C75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November 2018</w:t>
      </w:r>
    </w:p>
    <w:p w14:paraId="6EDB701C" w14:textId="77777777" w:rsidR="006B2F86" w:rsidRPr="00E71FC3" w:rsidRDefault="000C756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DCC91A" w14:textId="77777777" w:rsidR="000C7565" w:rsidRDefault="000C7565" w:rsidP="00E71FC3">
      <w:r>
        <w:separator/>
      </w:r>
    </w:p>
  </w:endnote>
  <w:endnote w:type="continuationSeparator" w:id="0">
    <w:p w14:paraId="3DA5D6FC" w14:textId="77777777" w:rsidR="000C7565" w:rsidRDefault="000C756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3237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68C5E6" w14:textId="77777777" w:rsidR="000C7565" w:rsidRDefault="000C7565" w:rsidP="00E71FC3">
      <w:r>
        <w:separator/>
      </w:r>
    </w:p>
  </w:footnote>
  <w:footnote w:type="continuationSeparator" w:id="0">
    <w:p w14:paraId="776CDBBD" w14:textId="77777777" w:rsidR="000C7565" w:rsidRDefault="000C756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565"/>
    <w:rsid w:val="000C756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2C1793"/>
  <w15:chartTrackingRefBased/>
  <w15:docId w15:val="{2FC1B3BD-9E8D-4C37-B6B9-AB52C44C2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756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2018-11-28T20:52:00Z</dcterms:created>
  <dcterms:modified xsi:type="dcterms:W3CDTF">2018-11-28T20:53:00Z</dcterms:modified>
</cp:coreProperties>
</file>